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00E85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KYTBALDE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59A00ED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223A33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F6F8C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Botolfe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Neatishead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</w:t>
      </w:r>
    </w:p>
    <w:p w14:paraId="3D073077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Rede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Irstead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Shipdam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South Walsham(q.v.).</w:t>
      </w:r>
    </w:p>
    <w:p w14:paraId="57DB2091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7D44A1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BE81D2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872B01" w14:textId="77777777" w:rsidR="00262E89" w:rsidRDefault="00262E89" w:rsidP="00262E8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June 2021</w:t>
      </w:r>
    </w:p>
    <w:p w14:paraId="3E37A2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0D365" w14:textId="77777777" w:rsidR="00262E89" w:rsidRDefault="00262E89" w:rsidP="009139A6">
      <w:r>
        <w:separator/>
      </w:r>
    </w:p>
  </w:endnote>
  <w:endnote w:type="continuationSeparator" w:id="0">
    <w:p w14:paraId="51D60EDD" w14:textId="77777777" w:rsidR="00262E89" w:rsidRDefault="00262E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91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60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74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BC9A" w14:textId="77777777" w:rsidR="00262E89" w:rsidRDefault="00262E89" w:rsidP="009139A6">
      <w:r>
        <w:separator/>
      </w:r>
    </w:p>
  </w:footnote>
  <w:footnote w:type="continuationSeparator" w:id="0">
    <w:p w14:paraId="4D75255D" w14:textId="77777777" w:rsidR="00262E89" w:rsidRDefault="00262E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515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8E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0D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89"/>
    <w:rsid w:val="000666E0"/>
    <w:rsid w:val="002510B7"/>
    <w:rsid w:val="00262E8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BA1DC"/>
  <w15:chartTrackingRefBased/>
  <w15:docId w15:val="{FAC09B8E-1169-48B8-A2D3-1DF77EFC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2E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2021-07-16T13:46:00Z</dcterms:created>
  <dcterms:modified xsi:type="dcterms:W3CDTF">2021-07-16T13:46:00Z</dcterms:modified>
</cp:coreProperties>
</file>